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CF" w:rsidRDefault="006E7DCF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E7DCF" w:rsidRDefault="006E7DCF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E7DCF" w:rsidRDefault="006E7DCF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6E7DCF" w:rsidRDefault="006E7DCF" w:rsidP="008F0BA3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6E7DCF">
        <w:tc>
          <w:tcPr>
            <w:tcW w:w="1561" w:type="dxa"/>
            <w:vMerge w:val="restart"/>
            <w:vAlign w:val="center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E7DCF">
        <w:tc>
          <w:tcPr>
            <w:tcW w:w="1561" w:type="dxa"/>
            <w:vMerge/>
            <w:vAlign w:val="center"/>
          </w:tcPr>
          <w:p w:rsidR="006E7DCF" w:rsidRDefault="006E7DCF" w:rsidP="007279BD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6E7DCF" w:rsidRDefault="006E7DCF" w:rsidP="007279BD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E7DCF" w:rsidRPr="008B647A" w:rsidRDefault="006E7DC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6E7DCF" w:rsidRDefault="006E7DCF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E7DCF" w:rsidRDefault="006E7DCF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E7DCF" w:rsidRDefault="006E7DCF" w:rsidP="007279BD">
            <w:pPr>
              <w:rPr>
                <w:lang w:eastAsia="en-US"/>
              </w:rPr>
            </w:pPr>
          </w:p>
        </w:tc>
      </w:tr>
      <w:tr w:rsidR="006E7DCF">
        <w:trPr>
          <w:trHeight w:val="1747"/>
        </w:trPr>
        <w:tc>
          <w:tcPr>
            <w:tcW w:w="1561" w:type="dxa"/>
          </w:tcPr>
          <w:p w:rsidR="006E7DCF" w:rsidRPr="008B647A" w:rsidRDefault="006E7DCF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Королева О.Н.</w:t>
            </w:r>
          </w:p>
        </w:tc>
        <w:tc>
          <w:tcPr>
            <w:tcW w:w="1417" w:type="dxa"/>
          </w:tcPr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«Еманже-линская СОШ»</w:t>
            </w:r>
          </w:p>
        </w:tc>
        <w:tc>
          <w:tcPr>
            <w:tcW w:w="1266" w:type="dxa"/>
          </w:tcPr>
          <w:p w:rsidR="006E7DCF" w:rsidRDefault="006E7DC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6E7DCF" w:rsidRDefault="006E7DCF" w:rsidP="007279BD">
            <w:pPr>
              <w:rPr>
                <w:lang w:eastAsia="en-US"/>
              </w:rPr>
            </w:pPr>
          </w:p>
          <w:p w:rsidR="006E7DCF" w:rsidRDefault="006E7DC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2)  Земель-ный участок</w:t>
            </w:r>
          </w:p>
        </w:tc>
        <w:tc>
          <w:tcPr>
            <w:tcW w:w="1081" w:type="dxa"/>
          </w:tcPr>
          <w:p w:rsidR="006E7DCF" w:rsidRPr="008B647A" w:rsidRDefault="006E7DC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6E7DCF" w:rsidRPr="008B647A" w:rsidRDefault="006E7DC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  <w:p w:rsidR="006E7DCF" w:rsidRDefault="006E7DCF" w:rsidP="008F0BA3">
            <w:pPr>
              <w:rPr>
                <w:color w:val="333333"/>
                <w:lang w:eastAsia="en-US"/>
              </w:rPr>
            </w:pPr>
          </w:p>
          <w:p w:rsidR="006E7DCF" w:rsidRPr="008B647A" w:rsidRDefault="006E7DC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6E7DCF" w:rsidRPr="008B647A" w:rsidRDefault="006E7DC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6E7DCF" w:rsidRPr="008B647A" w:rsidRDefault="006E7DCF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60,3</w:t>
            </w: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  <w:p w:rsidR="006E7DCF" w:rsidRPr="008B647A" w:rsidRDefault="006E7DCF" w:rsidP="00BD2175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962</w:t>
            </w:r>
          </w:p>
        </w:tc>
        <w:tc>
          <w:tcPr>
            <w:tcW w:w="971" w:type="dxa"/>
          </w:tcPr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  <w:p w:rsidR="006E7DCF" w:rsidRPr="008B647A" w:rsidRDefault="006E7DCF" w:rsidP="0028519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</w:t>
            </w:r>
            <w:r w:rsidRPr="008B647A">
              <w:rPr>
                <w:color w:val="333333"/>
                <w:lang w:eastAsia="en-US"/>
              </w:rPr>
              <w:t>оссия</w:t>
            </w:r>
          </w:p>
        </w:tc>
        <w:tc>
          <w:tcPr>
            <w:tcW w:w="1189" w:type="dxa"/>
          </w:tcPr>
          <w:p w:rsidR="006E7DCF" w:rsidRDefault="006E7DC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  <w:p w:rsidR="006E7DCF" w:rsidRDefault="006E7DC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садовый</w:t>
            </w:r>
          </w:p>
        </w:tc>
        <w:tc>
          <w:tcPr>
            <w:tcW w:w="1080" w:type="dxa"/>
          </w:tcPr>
          <w:p w:rsidR="006E7DCF" w:rsidRPr="008B647A" w:rsidRDefault="006E7DCF" w:rsidP="0028519E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400</w:t>
            </w:r>
          </w:p>
          <w:p w:rsidR="006E7DCF" w:rsidRPr="008B647A" w:rsidRDefault="006E7DCF" w:rsidP="007279BD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6E7DCF" w:rsidRPr="008B647A" w:rsidRDefault="006E7DCF" w:rsidP="0028519E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6E7DCF" w:rsidRPr="008B647A" w:rsidRDefault="006E7DCF" w:rsidP="008B647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539554,68</w:t>
            </w: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333333"/>
                <w:lang w:val="en-US" w:eastAsia="en-US"/>
              </w:rPr>
            </w:pPr>
          </w:p>
        </w:tc>
      </w:tr>
      <w:tr w:rsidR="006E7DCF">
        <w:trPr>
          <w:trHeight w:val="839"/>
        </w:trPr>
        <w:tc>
          <w:tcPr>
            <w:tcW w:w="1561" w:type="dxa"/>
          </w:tcPr>
          <w:p w:rsidR="006E7DCF" w:rsidRDefault="006E7DC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8B647A">
              <w:rPr>
                <w:color w:val="800000"/>
                <w:lang w:eastAsia="en-US"/>
              </w:rPr>
              <w:t>еме-льный участок</w:t>
            </w:r>
          </w:p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К</w:t>
            </w:r>
            <w:r w:rsidRPr="008B647A">
              <w:rPr>
                <w:color w:val="800000"/>
                <w:lang w:eastAsia="en-US"/>
              </w:rPr>
              <w:t>вартира</w:t>
            </w:r>
          </w:p>
        </w:tc>
        <w:tc>
          <w:tcPr>
            <w:tcW w:w="1081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</w:p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60,3</w:t>
            </w:r>
          </w:p>
        </w:tc>
        <w:tc>
          <w:tcPr>
            <w:tcW w:w="971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6E7DCF" w:rsidRPr="00153F99" w:rsidRDefault="006E7DCF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E7DCF" w:rsidRPr="00153F99" w:rsidRDefault="006E7DCF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E7DCF" w:rsidRPr="00153F99" w:rsidRDefault="006E7DCF" w:rsidP="007279BD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Автомобиль легковой</w:t>
            </w:r>
          </w:p>
          <w:p w:rsidR="006E7DCF" w:rsidRPr="0028519E" w:rsidRDefault="006E7DCF" w:rsidP="0028519E">
            <w:pPr>
              <w:pStyle w:val="ListParagraph"/>
              <w:ind w:left="45"/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Рено Логан</w:t>
            </w: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301623,7</w:t>
            </w: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</w:p>
        </w:tc>
      </w:tr>
      <w:tr w:rsidR="006E7DCF">
        <w:tc>
          <w:tcPr>
            <w:tcW w:w="1561" w:type="dxa"/>
          </w:tcPr>
          <w:p w:rsidR="006E7DCF" w:rsidRDefault="006E7DC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7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val="en-US" w:eastAsia="en-US"/>
              </w:rPr>
              <w:t>1)</w:t>
            </w:r>
            <w:r>
              <w:rPr>
                <w:color w:val="800000"/>
                <w:lang w:eastAsia="en-US"/>
              </w:rPr>
              <w:t xml:space="preserve"> З</w:t>
            </w:r>
            <w:r w:rsidRPr="008B647A">
              <w:rPr>
                <w:color w:val="800000"/>
                <w:lang w:eastAsia="en-US"/>
              </w:rPr>
              <w:t>емель.</w:t>
            </w:r>
          </w:p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участок </w:t>
            </w:r>
          </w:p>
          <w:p w:rsidR="006E7DCF" w:rsidRDefault="006E7DCF" w:rsidP="008B647A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Квар-тира</w:t>
            </w:r>
          </w:p>
        </w:tc>
        <w:tc>
          <w:tcPr>
            <w:tcW w:w="1081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6E7DCF" w:rsidRPr="008B647A" w:rsidRDefault="006E7DCF" w:rsidP="00053BC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28519E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60,3</w:t>
            </w:r>
          </w:p>
        </w:tc>
        <w:tc>
          <w:tcPr>
            <w:tcW w:w="971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  <w:p w:rsidR="006E7DCF" w:rsidRPr="008B647A" w:rsidRDefault="006E7DCF" w:rsidP="0028519E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E7DCF" w:rsidRPr="008B647A" w:rsidRDefault="006E7DCF" w:rsidP="00F243D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E7DCF" w:rsidRPr="008B647A" w:rsidRDefault="006E7DCF" w:rsidP="008B647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9540,00</w:t>
            </w:r>
          </w:p>
        </w:tc>
        <w:tc>
          <w:tcPr>
            <w:tcW w:w="1740" w:type="dxa"/>
          </w:tcPr>
          <w:p w:rsidR="006E7DCF" w:rsidRPr="008B647A" w:rsidRDefault="006E7DCF" w:rsidP="007279BD">
            <w:pPr>
              <w:rPr>
                <w:color w:val="800000"/>
                <w:lang w:eastAsia="en-US"/>
              </w:rPr>
            </w:pPr>
          </w:p>
        </w:tc>
      </w:tr>
    </w:tbl>
    <w:p w:rsidR="006E7DCF" w:rsidRPr="008F0BA3" w:rsidRDefault="006E7DCF" w:rsidP="00BD2175"/>
    <w:sectPr w:rsidR="006E7DCF" w:rsidRPr="008F0BA3" w:rsidSect="00BD2175">
      <w:pgSz w:w="16838" w:h="11906" w:orient="landscape"/>
      <w:pgMar w:top="70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BA3"/>
    <w:rsid w:val="0002342E"/>
    <w:rsid w:val="00053BCA"/>
    <w:rsid w:val="00153F99"/>
    <w:rsid w:val="001A6DB6"/>
    <w:rsid w:val="0028519E"/>
    <w:rsid w:val="00355EB2"/>
    <w:rsid w:val="003C2CD9"/>
    <w:rsid w:val="003E2BC6"/>
    <w:rsid w:val="00426853"/>
    <w:rsid w:val="00537E50"/>
    <w:rsid w:val="00640584"/>
    <w:rsid w:val="006439EA"/>
    <w:rsid w:val="00651D22"/>
    <w:rsid w:val="0066625D"/>
    <w:rsid w:val="006A7B0E"/>
    <w:rsid w:val="006E7DCF"/>
    <w:rsid w:val="007279BD"/>
    <w:rsid w:val="00746103"/>
    <w:rsid w:val="007F0B5E"/>
    <w:rsid w:val="008B647A"/>
    <w:rsid w:val="008F0BA3"/>
    <w:rsid w:val="0095641F"/>
    <w:rsid w:val="00A37700"/>
    <w:rsid w:val="00A5138E"/>
    <w:rsid w:val="00BD2175"/>
    <w:rsid w:val="00C97FAF"/>
    <w:rsid w:val="00CA60E9"/>
    <w:rsid w:val="00F243DB"/>
    <w:rsid w:val="00F40E84"/>
    <w:rsid w:val="00F7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0BA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0BA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9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166</Words>
  <Characters>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2014-05-07T10:15:00Z</dcterms:created>
  <dcterms:modified xsi:type="dcterms:W3CDTF">2016-04-28T10:38:00Z</dcterms:modified>
</cp:coreProperties>
</file>